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4EB17" w14:textId="77777777" w:rsidR="004C5895" w:rsidRDefault="004C5895" w:rsidP="004C58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PYERS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4DEB959D" w14:textId="77777777" w:rsidR="004C5895" w:rsidRDefault="004C5895" w:rsidP="004C58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D79414" w14:textId="77777777" w:rsidR="004C5895" w:rsidRDefault="004C5895" w:rsidP="004C58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8C09F" w14:textId="77777777" w:rsidR="004C5895" w:rsidRDefault="004C5895" w:rsidP="004C589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messuage, a </w:t>
      </w:r>
      <w:proofErr w:type="spellStart"/>
      <w:r>
        <w:rPr>
          <w:rFonts w:ascii="Times New Roman" w:hAnsi="Times New Roman" w:cs="Times New Roman"/>
          <w:sz w:val="24"/>
          <w:szCs w:val="24"/>
        </w:rPr>
        <w:t>ferling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 virgate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Chelston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</w:t>
      </w:r>
    </w:p>
    <w:p w14:paraId="35E2692E" w14:textId="77777777" w:rsidR="004C5895" w:rsidRDefault="004C5895" w:rsidP="004C589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2 closes of land in “</w:t>
      </w:r>
      <w:proofErr w:type="spellStart"/>
      <w:r>
        <w:rPr>
          <w:rFonts w:ascii="Times New Roman" w:hAnsi="Times New Roman" w:cs="Times New Roman"/>
          <w:sz w:val="24"/>
          <w:szCs w:val="24"/>
        </w:rPr>
        <w:t>Whetecombe</w:t>
      </w:r>
      <w:proofErr w:type="spellEnd"/>
      <w:r>
        <w:rPr>
          <w:rFonts w:ascii="Times New Roman" w:hAnsi="Times New Roman" w:cs="Times New Roman"/>
          <w:sz w:val="24"/>
          <w:szCs w:val="24"/>
        </w:rPr>
        <w:t>”.</w:t>
      </w:r>
    </w:p>
    <w:p w14:paraId="49E9E63F" w14:textId="77777777" w:rsidR="004C5895" w:rsidRDefault="004C5895" w:rsidP="004C58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25-101)</w:t>
      </w:r>
    </w:p>
    <w:p w14:paraId="2D32E53E" w14:textId="77777777" w:rsidR="004C5895" w:rsidRDefault="004C5895" w:rsidP="004C58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9133A6" w14:textId="77777777" w:rsidR="004C5895" w:rsidRDefault="004C5895" w:rsidP="004C58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771CA8" w14:textId="77777777" w:rsidR="004C5895" w:rsidRDefault="004C5895" w:rsidP="004C58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2021</w:t>
      </w:r>
    </w:p>
    <w:p w14:paraId="0B28F6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22E11" w14:textId="77777777" w:rsidR="004C5895" w:rsidRDefault="004C5895" w:rsidP="009139A6">
      <w:r>
        <w:separator/>
      </w:r>
    </w:p>
  </w:endnote>
  <w:endnote w:type="continuationSeparator" w:id="0">
    <w:p w14:paraId="58B57C2B" w14:textId="77777777" w:rsidR="004C5895" w:rsidRDefault="004C58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70A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C0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3F8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87125" w14:textId="77777777" w:rsidR="004C5895" w:rsidRDefault="004C5895" w:rsidP="009139A6">
      <w:r>
        <w:separator/>
      </w:r>
    </w:p>
  </w:footnote>
  <w:footnote w:type="continuationSeparator" w:id="0">
    <w:p w14:paraId="04F075BD" w14:textId="77777777" w:rsidR="004C5895" w:rsidRDefault="004C58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58F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EF3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055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895"/>
    <w:rsid w:val="000666E0"/>
    <w:rsid w:val="002510B7"/>
    <w:rsid w:val="004C589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C7C1A"/>
  <w15:chartTrackingRefBased/>
  <w15:docId w15:val="{3B7C1FBF-395D-467C-93F8-C363DA96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2021-10-09T14:36:00Z</dcterms:created>
  <dcterms:modified xsi:type="dcterms:W3CDTF">2021-10-09T14:36:00Z</dcterms:modified>
</cp:coreProperties>
</file>